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88D0D6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BRADFORDE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fl.1437)</w:t>
      </w:r>
    </w:p>
    <w:p w14:paraId="1AC04BC8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</w:p>
    <w:p w14:paraId="5E27E74F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</w:p>
    <w:p w14:paraId="3BE1AF9F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6 Oct.1437</w:t>
      </w:r>
      <w:r>
        <w:rPr>
          <w:rStyle w:val="Hyperlink"/>
          <w:color w:val="auto"/>
          <w:u w:val="none"/>
        </w:rPr>
        <w:tab/>
        <w:t xml:space="preserve">Settlement of the action taken by him, John Lake(q.v.) and Thomas </w:t>
      </w:r>
    </w:p>
    <w:p w14:paraId="5C1B2C25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Beaumonde</w:t>
      </w:r>
      <w:proofErr w:type="spellEnd"/>
      <w:r>
        <w:rPr>
          <w:rStyle w:val="Hyperlink"/>
          <w:color w:val="auto"/>
          <w:u w:val="none"/>
        </w:rPr>
        <w:t xml:space="preserve">(q.v.) against John </w:t>
      </w:r>
      <w:proofErr w:type="spellStart"/>
      <w:r>
        <w:rPr>
          <w:rStyle w:val="Hyperlink"/>
          <w:color w:val="auto"/>
          <w:u w:val="none"/>
        </w:rPr>
        <w:t>Staneley</w:t>
      </w:r>
      <w:proofErr w:type="spellEnd"/>
      <w:r>
        <w:rPr>
          <w:rStyle w:val="Hyperlink"/>
          <w:color w:val="auto"/>
          <w:u w:val="none"/>
        </w:rPr>
        <w:t xml:space="preserve"> of Stanley, West Riding of </w:t>
      </w:r>
    </w:p>
    <w:p w14:paraId="197968ED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Yorkshire(q.v.), and his wife, Joan(q.v.), </w:t>
      </w:r>
      <w:proofErr w:type="spellStart"/>
      <w:r>
        <w:rPr>
          <w:rStyle w:val="Hyperlink"/>
          <w:color w:val="auto"/>
          <w:u w:val="none"/>
        </w:rPr>
        <w:t>deforciants</w:t>
      </w:r>
      <w:proofErr w:type="spellEnd"/>
      <w:r>
        <w:rPr>
          <w:rStyle w:val="Hyperlink"/>
          <w:color w:val="auto"/>
          <w:u w:val="none"/>
        </w:rPr>
        <w:t xml:space="preserve"> of a </w:t>
      </w:r>
      <w:proofErr w:type="spellStart"/>
      <w:r>
        <w:rPr>
          <w:rStyle w:val="Hyperlink"/>
          <w:color w:val="auto"/>
          <w:u w:val="none"/>
        </w:rPr>
        <w:t>messuage</w:t>
      </w:r>
      <w:proofErr w:type="spellEnd"/>
      <w:r>
        <w:rPr>
          <w:rStyle w:val="Hyperlink"/>
          <w:color w:val="auto"/>
          <w:u w:val="none"/>
        </w:rPr>
        <w:t xml:space="preserve"> and </w:t>
      </w:r>
    </w:p>
    <w:p w14:paraId="61BB0BA3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2 acres of meadow in Stanley.</w:t>
      </w:r>
    </w:p>
    <w:p w14:paraId="5FBA4740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14:paraId="084C56B1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</w:p>
    <w:p w14:paraId="73A6821D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</w:p>
    <w:p w14:paraId="55DA8D1E" w14:textId="77777777" w:rsidR="007F42C6" w:rsidRDefault="007F42C6" w:rsidP="007F42C6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 January 2018</w:t>
      </w:r>
    </w:p>
    <w:p w14:paraId="6A0D57CA" w14:textId="77777777" w:rsidR="006B2F86" w:rsidRPr="00E71FC3" w:rsidRDefault="007F42C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11220" w14:textId="77777777" w:rsidR="007F42C6" w:rsidRDefault="007F42C6" w:rsidP="00E71FC3">
      <w:pPr>
        <w:spacing w:after="0" w:line="240" w:lineRule="auto"/>
      </w:pPr>
      <w:r>
        <w:separator/>
      </w:r>
    </w:p>
  </w:endnote>
  <w:endnote w:type="continuationSeparator" w:id="0">
    <w:p w14:paraId="48DFA43B" w14:textId="77777777" w:rsidR="007F42C6" w:rsidRDefault="007F42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3251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EDC803" w14:textId="77777777" w:rsidR="007F42C6" w:rsidRDefault="007F42C6" w:rsidP="00E71FC3">
      <w:pPr>
        <w:spacing w:after="0" w:line="240" w:lineRule="auto"/>
      </w:pPr>
      <w:r>
        <w:separator/>
      </w:r>
    </w:p>
  </w:footnote>
  <w:footnote w:type="continuationSeparator" w:id="0">
    <w:p w14:paraId="5F1AF482" w14:textId="77777777" w:rsidR="007F42C6" w:rsidRDefault="007F42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2C6"/>
    <w:rsid w:val="001A7C09"/>
    <w:rsid w:val="00577BD5"/>
    <w:rsid w:val="00656CBA"/>
    <w:rsid w:val="006A1F77"/>
    <w:rsid w:val="00733BE7"/>
    <w:rsid w:val="007F42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1E41"/>
  <w15:chartTrackingRefBased/>
  <w15:docId w15:val="{51C78B79-4CD2-4838-9B7A-4751F6DB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F42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2018-02-01T10:59:00Z</dcterms:created>
  <dcterms:modified xsi:type="dcterms:W3CDTF">2018-02-01T11:00:00Z</dcterms:modified>
</cp:coreProperties>
</file>